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B7725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07143/028-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B77250" w:rsidRPr="00B7725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B77250" w:rsidRPr="00B77250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B77250" w:rsidRPr="00B77250">
          <w:rPr>
            <w:rStyle w:val="aa"/>
          </w:rPr>
          <w:t xml:space="preserve"> 6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B77250" w:rsidRPr="00B77250">
          <w:rPr>
            <w:u w:val="single"/>
          </w:rPr>
          <w:t xml:space="preserve"> 07143/028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B77250" w:rsidRPr="00B77250">
          <w:rPr>
            <w:rStyle w:val="aa"/>
          </w:rPr>
          <w:t xml:space="preserve"> Медицинская </w:t>
        </w:r>
        <w:r w:rsidR="00B77250" w:rsidRPr="00B77250">
          <w:rPr>
            <w:u w:val="single"/>
          </w:rPr>
          <w:t xml:space="preserve">сестра процедурной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B77250" w:rsidRPr="00B77250">
          <w:rPr>
            <w:rStyle w:val="aa"/>
          </w:rPr>
          <w:t xml:space="preserve"> 24275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B77250" w:rsidRPr="00B7725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A8696D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A8696D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B97E63" w:rsidRPr="001D5852" w:rsidTr="00234932">
        <w:trPr>
          <w:jc w:val="center"/>
        </w:trPr>
        <w:tc>
          <w:tcPr>
            <w:tcW w:w="2969" w:type="dxa"/>
            <w:vAlign w:val="center"/>
          </w:tcPr>
          <w:p w:rsidR="00B97E63" w:rsidRPr="001D5852" w:rsidRDefault="00B97E63" w:rsidP="00883461">
            <w:pPr>
              <w:pStyle w:val="a8"/>
            </w:pPr>
            <w:bookmarkStart w:id="8" w:name="dopzona1" w:colFirst="0" w:colLast="0"/>
            <w:r>
              <w:t>Процедурная</w:t>
            </w:r>
          </w:p>
        </w:tc>
        <w:tc>
          <w:tcPr>
            <w:tcW w:w="1842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2.</w:t>
            </w:r>
            <w:r w:rsidR="00EF618F">
              <w:t>1</w:t>
            </w:r>
          </w:p>
        </w:tc>
        <w:tc>
          <w:tcPr>
            <w:tcW w:w="1828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Процедурная</w:t>
            </w:r>
          </w:p>
        </w:tc>
        <w:tc>
          <w:tcPr>
            <w:tcW w:w="1595" w:type="dxa"/>
            <w:vAlign w:val="center"/>
          </w:tcPr>
          <w:p w:rsidR="00B97E63" w:rsidRPr="001D5852" w:rsidRDefault="00B97E6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B97E63" w:rsidRPr="001D5852" w:rsidRDefault="00B97E63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  <w:r w:rsidRPr="00B97E63">
              <w:rPr>
                <w:b/>
              </w:rPr>
              <w:t>100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5</w:t>
            </w:r>
            <w:r w:rsidR="00EF618F">
              <w:t>65</w:t>
            </w:r>
          </w:p>
        </w:tc>
        <w:tc>
          <w:tcPr>
            <w:tcW w:w="1984" w:type="dxa"/>
            <w:vAlign w:val="center"/>
          </w:tcPr>
          <w:p w:rsidR="00B97E63" w:rsidRDefault="00B97E63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B97E63" w:rsidRPr="001D5852" w:rsidRDefault="00EF618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EF618F" w:rsidRPr="00EF618F">
          <w:rPr>
            <w:bCs/>
          </w:rPr>
          <w:t>-</w:t>
        </w:r>
        <w:r w:rsidR="00EF618F" w:rsidRPr="00EF618F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EF618F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772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07143/028-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A8696D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A8696D" w:rsidRPr="00F912F0">
            <w:rPr>
              <w:rStyle w:val="ad"/>
              <w:sz w:val="20"/>
              <w:szCs w:val="20"/>
            </w:rPr>
            <w:fldChar w:fldCharType="separate"/>
          </w:r>
          <w:r w:rsidR="00B77250">
            <w:rPr>
              <w:rStyle w:val="ad"/>
              <w:noProof/>
              <w:sz w:val="20"/>
              <w:szCs w:val="20"/>
            </w:rPr>
            <w:t>1</w:t>
          </w:r>
          <w:r w:rsidR="00A8696D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77250" w:rsidRPr="00B77250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0FD5F9F3749B49E09CDA175CD87CE25F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8- О "/>
    <w:docVar w:name="oborud" w:val=" Медицинский инструментарий, холодильник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FE64527FEA74C1F8C1C0690D0809B6D"/>
    <w:docVar w:name="rm_id" w:val="209"/>
    <w:docVar w:name="rm_name" w:val=" Медицинская сестра процедурной "/>
    <w:docVar w:name="rm_number" w:val=" 07143/028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Лекарственные и дезинфицирующие средства "/>
    <w:docVar w:name="version" w:val="51"/>
    <w:docVar w:name="zona_name" w:val="Процедурная"/>
    <w:docVar w:name="zona_time" w:val="10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262F3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C24DB"/>
    <w:rsid w:val="003C4FB3"/>
    <w:rsid w:val="003D2EA4"/>
    <w:rsid w:val="003D77F1"/>
    <w:rsid w:val="00402CAC"/>
    <w:rsid w:val="00405CEA"/>
    <w:rsid w:val="00422F35"/>
    <w:rsid w:val="00444410"/>
    <w:rsid w:val="00471CA4"/>
    <w:rsid w:val="00491F22"/>
    <w:rsid w:val="004A10A5"/>
    <w:rsid w:val="004A47AD"/>
    <w:rsid w:val="004C4DB2"/>
    <w:rsid w:val="004F62B0"/>
    <w:rsid w:val="00527FB8"/>
    <w:rsid w:val="00537D15"/>
    <w:rsid w:val="00563E94"/>
    <w:rsid w:val="00564B48"/>
    <w:rsid w:val="00576095"/>
    <w:rsid w:val="005A214B"/>
    <w:rsid w:val="005A3A36"/>
    <w:rsid w:val="005B466C"/>
    <w:rsid w:val="005B7FE8"/>
    <w:rsid w:val="005C0A9A"/>
    <w:rsid w:val="005C3618"/>
    <w:rsid w:val="005C5E0B"/>
    <w:rsid w:val="005E52DB"/>
    <w:rsid w:val="005E714A"/>
    <w:rsid w:val="0060668F"/>
    <w:rsid w:val="00637D49"/>
    <w:rsid w:val="00660239"/>
    <w:rsid w:val="0069682B"/>
    <w:rsid w:val="006C28B3"/>
    <w:rsid w:val="006F346F"/>
    <w:rsid w:val="006F5E39"/>
    <w:rsid w:val="007049EB"/>
    <w:rsid w:val="00707C09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8696D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77250"/>
    <w:rsid w:val="00B97E63"/>
    <w:rsid w:val="00BA5029"/>
    <w:rsid w:val="00BC2F3C"/>
    <w:rsid w:val="00C01B60"/>
    <w:rsid w:val="00C02721"/>
    <w:rsid w:val="00C851DE"/>
    <w:rsid w:val="00CC1101"/>
    <w:rsid w:val="00CC7CD9"/>
    <w:rsid w:val="00CE3307"/>
    <w:rsid w:val="00D36078"/>
    <w:rsid w:val="00D7137F"/>
    <w:rsid w:val="00D76DF8"/>
    <w:rsid w:val="00DA26F6"/>
    <w:rsid w:val="00DB5302"/>
    <w:rsid w:val="00DD1804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EF618F"/>
    <w:rsid w:val="00F1397F"/>
    <w:rsid w:val="00F218F0"/>
    <w:rsid w:val="00F30A8F"/>
    <w:rsid w:val="00F76072"/>
    <w:rsid w:val="00F912F0"/>
    <w:rsid w:val="00FB001B"/>
    <w:rsid w:val="00FD2BA8"/>
    <w:rsid w:val="00FE3B0A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2016-10-17T11:41:00Z</dcterms:created>
  <dcterms:modified xsi:type="dcterms:W3CDTF">2016-10-18T09:21:00Z</dcterms:modified>
</cp:coreProperties>
</file>